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DDD" w:rsidRPr="00BA501B" w:rsidRDefault="00F55DDD" w:rsidP="00D9591A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BA501B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F55DDD" w:rsidRPr="00BA501B" w:rsidRDefault="00F55DDD" w:rsidP="00D9591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A501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F55DDD" w:rsidRPr="00BA501B" w:rsidRDefault="00F55DDD" w:rsidP="00D9591A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BA501B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F55DDD" w:rsidRDefault="00F55DDD" w:rsidP="00D9591A">
      <w:pPr>
        <w:rPr>
          <w:rFonts w:ascii="Times New Roman" w:hAnsi="Times New Roman" w:cs="Times New Roman"/>
        </w:rPr>
      </w:pPr>
      <w:r w:rsidRPr="00BA501B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 xml:space="preserve">23.09.2024 </w:t>
      </w:r>
      <w:r w:rsidRPr="00BA501B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208</w:t>
      </w:r>
    </w:p>
    <w:p w:rsidR="00F55DDD" w:rsidRDefault="00F55DDD" w:rsidP="00D9591A">
      <w:pPr>
        <w:rPr>
          <w:rFonts w:ascii="Times New Roman" w:hAnsi="Times New Roman" w:cs="Times New Roman"/>
        </w:rPr>
      </w:pPr>
      <w:r w:rsidRPr="00BA501B">
        <w:rPr>
          <w:rFonts w:ascii="Times New Roman" w:hAnsi="Times New Roman" w:cs="Times New Roman"/>
        </w:rPr>
        <w:t>г. Унеча, Брянской области</w:t>
      </w:r>
    </w:p>
    <w:p w:rsidR="00F55DDD" w:rsidRPr="00F36058" w:rsidRDefault="00F55DDD" w:rsidP="00F36058">
      <w:pPr>
        <w:spacing w:after="0"/>
        <w:rPr>
          <w:sz w:val="10"/>
          <w:szCs w:val="10"/>
        </w:rPr>
      </w:pPr>
    </w:p>
    <w:p w:rsidR="00F55DDD" w:rsidRDefault="00F55DDD" w:rsidP="00DC01B5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501B"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внесении изменений в постановление</w:t>
      </w:r>
    </w:p>
    <w:p w:rsidR="00F55DDD" w:rsidRDefault="00F55DDD" w:rsidP="00DC01B5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501B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Унечского </w:t>
      </w:r>
      <w:r w:rsidRPr="00BA501B">
        <w:rPr>
          <w:rFonts w:ascii="Times New Roman" w:hAnsi="Times New Roman" w:cs="Times New Roman"/>
          <w:sz w:val="28"/>
          <w:szCs w:val="28"/>
          <w:lang w:eastAsia="ru-RU"/>
        </w:rPr>
        <w:t>района</w:t>
      </w:r>
    </w:p>
    <w:p w:rsidR="00F55DDD" w:rsidRDefault="00F55DDD" w:rsidP="00DC01B5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 14.04.2021г. № 77</w:t>
      </w:r>
    </w:p>
    <w:p w:rsidR="00F55DDD" w:rsidRPr="00BA501B" w:rsidRDefault="00F55DDD" w:rsidP="00D9591A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</w:rPr>
      </w:pPr>
    </w:p>
    <w:p w:rsidR="00F55DDD" w:rsidRPr="00BA501B" w:rsidRDefault="00F55DDD" w:rsidP="00D9591A">
      <w:pPr>
        <w:tabs>
          <w:tab w:val="left" w:pos="5130"/>
        </w:tabs>
        <w:spacing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</w:rPr>
      </w:pPr>
      <w:r w:rsidRPr="00BA501B">
        <w:rPr>
          <w:rFonts w:ascii="Times New Roman" w:hAnsi="Times New Roman" w:cs="Times New Roman"/>
          <w:sz w:val="24"/>
          <w:szCs w:val="24"/>
        </w:rPr>
        <w:t xml:space="preserve">            В соответствии со статьей 8, частью 3 статьи 42 Устава муниципального образования «Унечский муниципальный район Брянской области», в связи с произошедшими кадровыми изменениями,</w:t>
      </w:r>
    </w:p>
    <w:p w:rsidR="00F55DDD" w:rsidRPr="00BA501B" w:rsidRDefault="00F55DDD" w:rsidP="00D9591A">
      <w:pPr>
        <w:tabs>
          <w:tab w:val="left" w:pos="5130"/>
        </w:tabs>
        <w:spacing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</w:rPr>
      </w:pPr>
      <w:r w:rsidRPr="00BA501B">
        <w:rPr>
          <w:rFonts w:ascii="Times New Roman" w:hAnsi="Times New Roman" w:cs="Times New Roman"/>
          <w:sz w:val="28"/>
          <w:szCs w:val="28"/>
        </w:rPr>
        <w:t xml:space="preserve">          ПОСТАНОВЛЯЮ:</w:t>
      </w:r>
    </w:p>
    <w:p w:rsidR="00F55DDD" w:rsidRDefault="00F55DDD" w:rsidP="00D9591A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501B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Внести в Приложение № 1 к постановлению администрации Унечского района от 14.04.2021г. № 77 «О постоянно действующей комиссии по охране труда Унечского муниципального района» (в редакции постановления от 16.09.2021 № 247, от 27.09.2023 № 192, от 12.02.2024 №31) следующие изменения:</w:t>
      </w:r>
    </w:p>
    <w:p w:rsidR="00F55DDD" w:rsidRDefault="00F55DDD" w:rsidP="00D9591A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Вывести из состава </w:t>
      </w:r>
      <w:r w:rsidRPr="00F51EA9">
        <w:rPr>
          <w:rFonts w:ascii="Times New Roman" w:hAnsi="Times New Roman" w:cs="Times New Roman"/>
          <w:sz w:val="24"/>
          <w:szCs w:val="24"/>
        </w:rPr>
        <w:t>постоянно действующей комиссии по охране труда Унечского муниципального района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Коченкова Михаила Александровича.</w:t>
      </w:r>
    </w:p>
    <w:p w:rsidR="00F55DDD" w:rsidRPr="00D13C91" w:rsidRDefault="00F55DDD" w:rsidP="00E269DF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3C91">
        <w:rPr>
          <w:rFonts w:ascii="Times New Roman" w:hAnsi="Times New Roman" w:cs="Times New Roman"/>
          <w:sz w:val="24"/>
          <w:szCs w:val="24"/>
        </w:rPr>
        <w:t>1.2. Ввести в состав постоянно действующей комиссии по охране труда Унечского муниципального района в качестве члена комиссии – начальника отделения Госавтоинспекции МО МВД России «Унечский» майора полиции Демишова Александра Алексеевича.</w:t>
      </w:r>
    </w:p>
    <w:p w:rsidR="00F55DDD" w:rsidRDefault="00F55DDD" w:rsidP="00C42396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Наименование должности председателя </w:t>
      </w:r>
      <w:r w:rsidRPr="007C16B5">
        <w:rPr>
          <w:rFonts w:ascii="Times New Roman" w:hAnsi="Times New Roman" w:cs="Times New Roman"/>
          <w:sz w:val="24"/>
          <w:szCs w:val="24"/>
        </w:rPr>
        <w:t xml:space="preserve">постоянно действующей комиссии по охране труда Унечского муниципального района </w:t>
      </w:r>
      <w:r>
        <w:rPr>
          <w:rFonts w:ascii="Times New Roman" w:hAnsi="Times New Roman" w:cs="Times New Roman"/>
          <w:sz w:val="24"/>
          <w:szCs w:val="24"/>
        </w:rPr>
        <w:t>Волкович Ирины Михайловны читать: «исполняющий обязанности заместителя главы администрации Унечского муниципального района».</w:t>
      </w:r>
    </w:p>
    <w:p w:rsidR="00F55DDD" w:rsidRDefault="00F55DDD" w:rsidP="00545EFA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5DDD" w:rsidRPr="00BA501B" w:rsidRDefault="00F55DDD" w:rsidP="00545EFA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5DDD" w:rsidRDefault="00F55DDD" w:rsidP="00CB1A4E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Врио главы администрации района                                                                                     В.А. Дуда</w:t>
      </w:r>
    </w:p>
    <w:p w:rsidR="00F55DDD" w:rsidRDefault="00F55DDD" w:rsidP="00DF25EE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55DDD" w:rsidRDefault="00F55DDD" w:rsidP="00DF25EE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55DDD" w:rsidRDefault="00F55DDD" w:rsidP="00DF25EE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F55DDD" w:rsidSect="008879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42A9"/>
    <w:rsid w:val="000467EA"/>
    <w:rsid w:val="000B0368"/>
    <w:rsid w:val="001516C8"/>
    <w:rsid w:val="00156AD6"/>
    <w:rsid w:val="00183869"/>
    <w:rsid w:val="0019235F"/>
    <w:rsid w:val="00193C99"/>
    <w:rsid w:val="00194B89"/>
    <w:rsid w:val="002B4BC7"/>
    <w:rsid w:val="002C2377"/>
    <w:rsid w:val="002C652A"/>
    <w:rsid w:val="002D3B20"/>
    <w:rsid w:val="0033743E"/>
    <w:rsid w:val="003724B5"/>
    <w:rsid w:val="00407D3F"/>
    <w:rsid w:val="0042728F"/>
    <w:rsid w:val="0043022F"/>
    <w:rsid w:val="0045615D"/>
    <w:rsid w:val="004A3DDB"/>
    <w:rsid w:val="004B5281"/>
    <w:rsid w:val="004D1454"/>
    <w:rsid w:val="00526019"/>
    <w:rsid w:val="00545EFA"/>
    <w:rsid w:val="00593325"/>
    <w:rsid w:val="00634A07"/>
    <w:rsid w:val="00647F5A"/>
    <w:rsid w:val="0067571E"/>
    <w:rsid w:val="00687C2C"/>
    <w:rsid w:val="00697E96"/>
    <w:rsid w:val="0072682D"/>
    <w:rsid w:val="00754589"/>
    <w:rsid w:val="00756AA8"/>
    <w:rsid w:val="00780B36"/>
    <w:rsid w:val="00794090"/>
    <w:rsid w:val="007B5C62"/>
    <w:rsid w:val="007C16B5"/>
    <w:rsid w:val="00806D10"/>
    <w:rsid w:val="00810398"/>
    <w:rsid w:val="00817813"/>
    <w:rsid w:val="00822658"/>
    <w:rsid w:val="0088790C"/>
    <w:rsid w:val="008B005A"/>
    <w:rsid w:val="008C3987"/>
    <w:rsid w:val="008D3598"/>
    <w:rsid w:val="008E1035"/>
    <w:rsid w:val="008F6BC6"/>
    <w:rsid w:val="008F7463"/>
    <w:rsid w:val="00911316"/>
    <w:rsid w:val="00940D71"/>
    <w:rsid w:val="00955F05"/>
    <w:rsid w:val="009645BB"/>
    <w:rsid w:val="009A1D6F"/>
    <w:rsid w:val="009B6527"/>
    <w:rsid w:val="009F7997"/>
    <w:rsid w:val="00A175F9"/>
    <w:rsid w:val="00A4724F"/>
    <w:rsid w:val="00A516B7"/>
    <w:rsid w:val="00A85BE6"/>
    <w:rsid w:val="00A9294D"/>
    <w:rsid w:val="00B1142C"/>
    <w:rsid w:val="00B43491"/>
    <w:rsid w:val="00B7083B"/>
    <w:rsid w:val="00B970EF"/>
    <w:rsid w:val="00BA501B"/>
    <w:rsid w:val="00BB60D3"/>
    <w:rsid w:val="00BD3331"/>
    <w:rsid w:val="00C42396"/>
    <w:rsid w:val="00CB1A4E"/>
    <w:rsid w:val="00CB2D32"/>
    <w:rsid w:val="00D13C91"/>
    <w:rsid w:val="00D60EE2"/>
    <w:rsid w:val="00D7343D"/>
    <w:rsid w:val="00D77ED5"/>
    <w:rsid w:val="00D907AE"/>
    <w:rsid w:val="00D93253"/>
    <w:rsid w:val="00D9591A"/>
    <w:rsid w:val="00DA1C12"/>
    <w:rsid w:val="00DA23E1"/>
    <w:rsid w:val="00DC01B5"/>
    <w:rsid w:val="00DE6F1E"/>
    <w:rsid w:val="00DF25EE"/>
    <w:rsid w:val="00DF2AE0"/>
    <w:rsid w:val="00E269DF"/>
    <w:rsid w:val="00ED0DE5"/>
    <w:rsid w:val="00EF4E4A"/>
    <w:rsid w:val="00F25349"/>
    <w:rsid w:val="00F36058"/>
    <w:rsid w:val="00F51EA9"/>
    <w:rsid w:val="00F55DDD"/>
    <w:rsid w:val="00F75795"/>
    <w:rsid w:val="00F935C0"/>
    <w:rsid w:val="00FB42A9"/>
    <w:rsid w:val="00FE3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90C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C65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C652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DC01B5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</Pages>
  <Words>219</Words>
  <Characters>1254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Теплая Елена Михайловна</dc:creator>
  <cp:keywords/>
  <dc:description/>
  <cp:lastModifiedBy>Лосева Е.Ю.</cp:lastModifiedBy>
  <cp:revision>6</cp:revision>
  <cp:lastPrinted>2024-09-26T12:34:00Z</cp:lastPrinted>
  <dcterms:created xsi:type="dcterms:W3CDTF">2024-09-26T12:07:00Z</dcterms:created>
  <dcterms:modified xsi:type="dcterms:W3CDTF">2024-09-26T15:21:00Z</dcterms:modified>
</cp:coreProperties>
</file>